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95E5F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MOLTON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DB62798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3019DE31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</w:p>
    <w:p w14:paraId="6B6DCDD2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</w:p>
    <w:p w14:paraId="6E7DF130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Page of Cheriton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FitzPaine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outlawry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9AC109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debt of 20 marks.</w:t>
      </w:r>
    </w:p>
    <w:p w14:paraId="7BEC672F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(C.P.R. 1408-13 p.7)</w:t>
      </w:r>
    </w:p>
    <w:p w14:paraId="373F6C16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</w:p>
    <w:p w14:paraId="17226522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</w:p>
    <w:p w14:paraId="1D8E745D" w14:textId="77777777" w:rsidR="00711718" w:rsidRDefault="00711718" w:rsidP="00711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2021</w:t>
      </w:r>
    </w:p>
    <w:p w14:paraId="6E57C5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210D0" w14:textId="77777777" w:rsidR="00711718" w:rsidRDefault="00711718" w:rsidP="009139A6">
      <w:r>
        <w:separator/>
      </w:r>
    </w:p>
  </w:endnote>
  <w:endnote w:type="continuationSeparator" w:id="0">
    <w:p w14:paraId="3A183856" w14:textId="77777777" w:rsidR="00711718" w:rsidRDefault="007117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B4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0B8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129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AEA1D" w14:textId="77777777" w:rsidR="00711718" w:rsidRDefault="00711718" w:rsidP="009139A6">
      <w:r>
        <w:separator/>
      </w:r>
    </w:p>
  </w:footnote>
  <w:footnote w:type="continuationSeparator" w:id="0">
    <w:p w14:paraId="12A83797" w14:textId="77777777" w:rsidR="00711718" w:rsidRDefault="007117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FFB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535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21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18"/>
    <w:rsid w:val="000666E0"/>
    <w:rsid w:val="002510B7"/>
    <w:rsid w:val="005C130B"/>
    <w:rsid w:val="00711718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23D0C"/>
  <w15:chartTrackingRefBased/>
  <w15:docId w15:val="{A0801A34-CC99-4E6A-8AAB-305635DB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71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2021-02-27T16:44:00Z</dcterms:created>
  <dcterms:modified xsi:type="dcterms:W3CDTF">2021-02-27T16:44:00Z</dcterms:modified>
</cp:coreProperties>
</file>